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360" w:rsidRDefault="00F17360" w:rsidP="007C1900">
      <w:pPr>
        <w:pStyle w:val="Heading4"/>
        <w:jc w:val="right"/>
        <w:rPr>
          <w:b/>
        </w:rPr>
      </w:pPr>
      <w:r>
        <w:rPr>
          <w:b/>
        </w:rPr>
        <w:t>ПРОЕКТ</w:t>
      </w:r>
    </w:p>
    <w:p w:rsidR="00F17360" w:rsidRDefault="00F17360" w:rsidP="00067D9A">
      <w:pPr>
        <w:pStyle w:val="Heading4"/>
        <w:jc w:val="center"/>
        <w:rPr>
          <w:b/>
        </w:rPr>
      </w:pPr>
    </w:p>
    <w:p w:rsidR="00F17360" w:rsidRDefault="00F17360" w:rsidP="00067D9A">
      <w:pPr>
        <w:pStyle w:val="Heading4"/>
        <w:jc w:val="center"/>
        <w:rPr>
          <w:b/>
        </w:rPr>
      </w:pPr>
      <w:r w:rsidRPr="0018318B">
        <w:rPr>
          <w:b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4" o:title=""/>
          </v:shape>
          <o:OLEObject Type="Embed" ProgID="Paint.Picture" ShapeID="_x0000_i1025" DrawAspect="Content" ObjectID="_1547641891" r:id="rId5"/>
        </w:object>
      </w:r>
    </w:p>
    <w:p w:rsidR="00F17360" w:rsidRDefault="00F17360" w:rsidP="00067D9A">
      <w:pPr>
        <w:pStyle w:val="Heading2"/>
      </w:pPr>
      <w:r>
        <w:t>УКРАЇНА</w:t>
      </w:r>
    </w:p>
    <w:p w:rsidR="00F17360" w:rsidRDefault="00F17360" w:rsidP="00067D9A">
      <w:pPr>
        <w:pStyle w:val="Heading3"/>
        <w:rPr>
          <w:b/>
        </w:rPr>
      </w:pPr>
      <w:r>
        <w:rPr>
          <w:b/>
        </w:rPr>
        <w:t xml:space="preserve">  Пологівська районна рада</w:t>
      </w:r>
    </w:p>
    <w:p w:rsidR="00F17360" w:rsidRDefault="00F17360" w:rsidP="00067D9A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F17360" w:rsidRDefault="00F17360" w:rsidP="00067D9A">
      <w:pPr>
        <w:jc w:val="center"/>
        <w:rPr>
          <w:b/>
          <w:i/>
        </w:rPr>
      </w:pPr>
      <w:r>
        <w:rPr>
          <w:b/>
          <w:i/>
        </w:rPr>
        <w:t>сьомого  скликання</w:t>
      </w:r>
    </w:p>
    <w:p w:rsidR="00F17360" w:rsidRDefault="00F17360" w:rsidP="00067D9A">
      <w:pPr>
        <w:jc w:val="center"/>
        <w:rPr>
          <w:b/>
          <w:i/>
        </w:rPr>
      </w:pPr>
      <w:bookmarkStart w:id="0" w:name="_GoBack"/>
      <w:r>
        <w:rPr>
          <w:b/>
          <w:i/>
        </w:rPr>
        <w:t>шістнадцята</w:t>
      </w:r>
      <w:r w:rsidRPr="00391CD1">
        <w:rPr>
          <w:b/>
          <w:i/>
        </w:rPr>
        <w:t xml:space="preserve"> сесія</w:t>
      </w:r>
      <w:bookmarkEnd w:id="0"/>
    </w:p>
    <w:p w:rsidR="00F17360" w:rsidRDefault="00F17360" w:rsidP="00067D9A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F17360" w:rsidRDefault="00F17360" w:rsidP="00067D9A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F17360" w:rsidRDefault="00F17360" w:rsidP="00067D9A">
      <w:pPr>
        <w:jc w:val="center"/>
        <w:rPr>
          <w:b/>
          <w:i/>
        </w:rPr>
      </w:pPr>
    </w:p>
    <w:p w:rsidR="00F17360" w:rsidRDefault="00F17360" w:rsidP="00067D9A">
      <w:pPr>
        <w:jc w:val="both"/>
        <w:rPr>
          <w:u w:val="single"/>
        </w:rPr>
      </w:pPr>
      <w:r>
        <w:t>_______________                                                                                      №</w:t>
      </w:r>
      <w:r w:rsidRPr="004C604A">
        <w:t>__</w:t>
      </w:r>
      <w:r>
        <w:t>_</w:t>
      </w:r>
    </w:p>
    <w:p w:rsidR="00F17360" w:rsidRDefault="00F17360" w:rsidP="00067D9A">
      <w:pPr>
        <w:jc w:val="both"/>
      </w:pPr>
    </w:p>
    <w:p w:rsidR="00F17360" w:rsidRDefault="00F17360" w:rsidP="00067D9A">
      <w:pPr>
        <w:jc w:val="both"/>
      </w:pPr>
      <w:r w:rsidRPr="000171B1">
        <w:t xml:space="preserve">Про внесення змін до установчих </w:t>
      </w:r>
      <w:r>
        <w:t>д</w:t>
      </w:r>
      <w:r w:rsidRPr="000171B1">
        <w:t>окументів</w:t>
      </w:r>
      <w:r w:rsidRPr="00067D9A">
        <w:t xml:space="preserve"> </w:t>
      </w:r>
      <w:r>
        <w:t xml:space="preserve">Басаньської загальноосвітньої </w:t>
      </w:r>
    </w:p>
    <w:p w:rsidR="00F17360" w:rsidRDefault="00F17360" w:rsidP="00067D9A">
      <w:pPr>
        <w:jc w:val="both"/>
      </w:pPr>
      <w:r>
        <w:t>школи І-ІІІ ступенів  Пологівської районної ради Запорізької області</w:t>
      </w:r>
    </w:p>
    <w:p w:rsidR="00F17360" w:rsidRDefault="00F17360" w:rsidP="00067D9A">
      <w:pPr>
        <w:jc w:val="both"/>
      </w:pPr>
    </w:p>
    <w:p w:rsidR="00F17360" w:rsidRDefault="00F17360" w:rsidP="00DA5010">
      <w:pPr>
        <w:ind w:firstLine="705"/>
        <w:jc w:val="both"/>
      </w:pPr>
      <w:r>
        <w:t xml:space="preserve">Керуючись п. 133.4 ст. 133 Податкового кодексу України, ст.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відповідно до Законів України «Про освіту», «Про загальну середню освіту», </w:t>
      </w:r>
      <w:r>
        <w:rPr>
          <w:color w:val="000000"/>
          <w:shd w:val="clear" w:color="auto" w:fill="FFFFFF"/>
        </w:rPr>
        <w:t>Положення про загальноосвітній навчальний заклад, затвердженого постановою Кабінету Міністрів України від 27 серпня 2010 № 778</w:t>
      </w:r>
      <w:r>
        <w:rPr>
          <w:rStyle w:val="apple-converted-space"/>
          <w:color w:val="000000"/>
          <w:shd w:val="clear" w:color="auto" w:fill="FFFFFF"/>
        </w:rPr>
        <w:t> </w:t>
      </w:r>
      <w:r>
        <w:t xml:space="preserve"> </w:t>
      </w:r>
      <w:r w:rsidRPr="009E542F">
        <w:t>з</w:t>
      </w:r>
      <w:r>
        <w:t xml:space="preserve"> метою приведення установчих документів у відповідність до діючого законодавства, Пологівська районна рада Запорізької області вирішила:</w:t>
      </w:r>
    </w:p>
    <w:p w:rsidR="00F17360" w:rsidRDefault="00F17360" w:rsidP="00067D9A">
      <w:pPr>
        <w:jc w:val="both"/>
      </w:pPr>
    </w:p>
    <w:p w:rsidR="00F17360" w:rsidRDefault="00F17360" w:rsidP="00067D9A">
      <w:pPr>
        <w:jc w:val="both"/>
      </w:pPr>
      <w:r>
        <w:tab/>
        <w:t>1. Змінити назву Басаньської загальноосвітньої школи І-ІІІ ступенів  Пологівської районної ради Запорізької області на: комунальна установа «Басанська загальноосвітня школа І-ІІІ ступенів» Пологівської районної ради Запорізької області, скорочена назва: КУ «Басанська ЗОШ І-ІІІ ступенів» ПРР.</w:t>
      </w:r>
    </w:p>
    <w:p w:rsidR="00F17360" w:rsidRDefault="00F17360" w:rsidP="00067D9A">
      <w:pPr>
        <w:jc w:val="both"/>
      </w:pPr>
      <w:r>
        <w:tab/>
        <w:t>2.</w:t>
      </w:r>
      <w:r w:rsidRPr="00DA5010">
        <w:t xml:space="preserve"> </w:t>
      </w:r>
      <w:r>
        <w:t>Внести зміни до відомостей, що містяться в Єдиному Державному Реєстрі стосовно місцезнаходження засновника – Пологівської районної ради Запорізької області.</w:t>
      </w:r>
    </w:p>
    <w:p w:rsidR="00F17360" w:rsidRDefault="00F17360" w:rsidP="00067D9A">
      <w:pPr>
        <w:jc w:val="both"/>
      </w:pPr>
      <w:r>
        <w:tab/>
        <w:t>3. Затвердити нову редакцію Статуту комунальної установи  «Басанська загальноосвітня школа І-ІІІ ступенів» Пологівської районної ради Запорізької області (додається).</w:t>
      </w:r>
    </w:p>
    <w:p w:rsidR="00F17360" w:rsidRDefault="00F17360" w:rsidP="00067D9A">
      <w:pPr>
        <w:jc w:val="both"/>
      </w:pPr>
      <w:r>
        <w:tab/>
        <w:t>4. Директору комунальної установи «</w:t>
      </w:r>
      <w:r w:rsidRPr="00DA5010">
        <w:t>Басанська загальноосвітня школа І-ІІІ ступенів</w:t>
      </w:r>
      <w:r>
        <w:t>»</w:t>
      </w:r>
      <w:r w:rsidRPr="002C2388">
        <w:t xml:space="preserve"> </w:t>
      </w:r>
      <w:r>
        <w:t>Пологівської районної ради Запорізької області</w:t>
      </w:r>
      <w:r w:rsidRPr="00DB4C90">
        <w:t xml:space="preserve"> </w:t>
      </w:r>
      <w:r w:rsidRPr="00F10419">
        <w:t>провести державну реєстрацію установчих документ</w:t>
      </w:r>
      <w:r>
        <w:t>ів згідно діючого законодавства.</w:t>
      </w:r>
    </w:p>
    <w:p w:rsidR="00F17360" w:rsidRDefault="00F17360" w:rsidP="00067D9A">
      <w:pPr>
        <w:jc w:val="both"/>
      </w:pPr>
      <w:r>
        <w:tab/>
        <w:t xml:space="preserve">5. Контроль за виконання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 </w:t>
      </w:r>
    </w:p>
    <w:p w:rsidR="00F17360" w:rsidRDefault="00F17360" w:rsidP="00DA5010">
      <w:pPr>
        <w:jc w:val="both"/>
      </w:pPr>
    </w:p>
    <w:p w:rsidR="00F17360" w:rsidRDefault="00F17360" w:rsidP="00DA5010">
      <w:pPr>
        <w:jc w:val="both"/>
      </w:pPr>
    </w:p>
    <w:p w:rsidR="00F17360" w:rsidRPr="003123A8" w:rsidRDefault="00F17360" w:rsidP="00DA5010">
      <w:pPr>
        <w:spacing w:line="276" w:lineRule="auto"/>
        <w:jc w:val="both"/>
      </w:pPr>
      <w:r w:rsidRPr="003123A8">
        <w:t>Голова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23A8">
        <w:t xml:space="preserve"> О.П.Покутній</w:t>
      </w:r>
    </w:p>
    <w:p w:rsidR="00F17360" w:rsidRPr="003123A8" w:rsidRDefault="00F17360" w:rsidP="00DA5010">
      <w:pPr>
        <w:spacing w:line="276" w:lineRule="auto"/>
      </w:pPr>
    </w:p>
    <w:p w:rsidR="00F17360" w:rsidRPr="003123A8" w:rsidRDefault="00F17360" w:rsidP="00DA5010">
      <w:pPr>
        <w:spacing w:line="276" w:lineRule="auto"/>
      </w:pPr>
      <w:r w:rsidRPr="003123A8">
        <w:t xml:space="preserve">Проект підготовлений </w:t>
      </w:r>
    </w:p>
    <w:p w:rsidR="00F17360" w:rsidRPr="003123A8" w:rsidRDefault="00F17360" w:rsidP="00DA5010">
      <w:pPr>
        <w:spacing w:line="276" w:lineRule="auto"/>
      </w:pPr>
      <w:r w:rsidRPr="003123A8">
        <w:t>відділом освіти, молоді та спорту</w:t>
      </w:r>
    </w:p>
    <w:p w:rsidR="00F17360" w:rsidRPr="003123A8" w:rsidRDefault="00F17360" w:rsidP="00DA5010">
      <w:pPr>
        <w:spacing w:line="276" w:lineRule="auto"/>
      </w:pPr>
      <w:r w:rsidRPr="003123A8">
        <w:t xml:space="preserve">райдержадміністрації </w:t>
      </w:r>
    </w:p>
    <w:p w:rsidR="00F17360" w:rsidRDefault="00F17360" w:rsidP="00DA5010">
      <w:pPr>
        <w:spacing w:line="276" w:lineRule="auto"/>
      </w:pPr>
    </w:p>
    <w:p w:rsidR="00F17360" w:rsidRPr="003123A8" w:rsidRDefault="00F17360" w:rsidP="00DA5010">
      <w:pPr>
        <w:spacing w:line="276" w:lineRule="auto"/>
      </w:pPr>
    </w:p>
    <w:p w:rsidR="00F17360" w:rsidRPr="003123A8" w:rsidRDefault="00F17360" w:rsidP="00DA5010">
      <w:pPr>
        <w:spacing w:line="276" w:lineRule="auto"/>
      </w:pPr>
      <w:r w:rsidRPr="003123A8">
        <w:t xml:space="preserve">Начальник відділу освіти, </w:t>
      </w:r>
    </w:p>
    <w:p w:rsidR="00F17360" w:rsidRDefault="00F17360" w:rsidP="00DA5010">
      <w:pPr>
        <w:spacing w:line="276" w:lineRule="auto"/>
      </w:pPr>
      <w:r w:rsidRPr="003123A8">
        <w:t>молоді та спорту райдержадміністрації</w:t>
      </w:r>
      <w:r w:rsidRPr="003123A8">
        <w:tab/>
      </w:r>
      <w:r w:rsidRPr="003123A8">
        <w:tab/>
      </w:r>
      <w:r w:rsidRPr="003123A8">
        <w:tab/>
      </w:r>
      <w:r w:rsidRPr="003123A8">
        <w:tab/>
        <w:t xml:space="preserve"> П.В.Капітонов</w:t>
      </w:r>
    </w:p>
    <w:p w:rsidR="00F17360" w:rsidRPr="003123A8" w:rsidRDefault="00F17360" w:rsidP="00DA5010">
      <w:pPr>
        <w:spacing w:line="276" w:lineRule="auto"/>
      </w:pPr>
    </w:p>
    <w:p w:rsidR="00F17360" w:rsidRDefault="00F17360" w:rsidP="00DA5010">
      <w:pPr>
        <w:spacing w:line="276" w:lineRule="auto"/>
      </w:pPr>
      <w:r w:rsidRPr="003123A8">
        <w:t>Аркуш погодження додається.</w:t>
      </w:r>
    </w:p>
    <w:p w:rsidR="00F17360" w:rsidRDefault="00F17360" w:rsidP="00067D9A">
      <w:pPr>
        <w:jc w:val="both"/>
      </w:pPr>
    </w:p>
    <w:sectPr w:rsidR="00F17360" w:rsidSect="00183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D9A"/>
    <w:rsid w:val="000171B1"/>
    <w:rsid w:val="00067D9A"/>
    <w:rsid w:val="00100461"/>
    <w:rsid w:val="0018318B"/>
    <w:rsid w:val="002C2388"/>
    <w:rsid w:val="003123A8"/>
    <w:rsid w:val="00391CD1"/>
    <w:rsid w:val="004C604A"/>
    <w:rsid w:val="00574840"/>
    <w:rsid w:val="00584A21"/>
    <w:rsid w:val="00634BFC"/>
    <w:rsid w:val="007C1900"/>
    <w:rsid w:val="007E5533"/>
    <w:rsid w:val="009E542F"/>
    <w:rsid w:val="00DA5010"/>
    <w:rsid w:val="00DB4C90"/>
    <w:rsid w:val="00F10419"/>
    <w:rsid w:val="00F17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33"/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7D9A"/>
    <w:pPr>
      <w:keepNext/>
      <w:jc w:val="center"/>
      <w:outlineLvl w:val="1"/>
    </w:pPr>
    <w:rPr>
      <w:rFonts w:eastAsia="Times New Roman"/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67D9A"/>
    <w:pPr>
      <w:keepNext/>
      <w:jc w:val="center"/>
      <w:outlineLvl w:val="2"/>
    </w:pPr>
    <w:rPr>
      <w:rFonts w:eastAsia="Times New Roman"/>
      <w:i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67D9A"/>
    <w:pPr>
      <w:keepNext/>
      <w:jc w:val="both"/>
      <w:outlineLvl w:val="3"/>
    </w:pPr>
    <w:rPr>
      <w:rFonts w:eastAsia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67D9A"/>
    <w:rPr>
      <w:rFonts w:eastAsia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67D9A"/>
    <w:rPr>
      <w:rFonts w:eastAsia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67D9A"/>
    <w:rPr>
      <w:rFonts w:eastAsia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uiPriority w:val="99"/>
    <w:rsid w:val="00DA501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45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329</Words>
  <Characters>1880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RVO</dc:creator>
  <cp:keywords/>
  <dc:description/>
  <cp:lastModifiedBy>Plevako</cp:lastModifiedBy>
  <cp:revision>6</cp:revision>
  <dcterms:created xsi:type="dcterms:W3CDTF">2017-01-26T14:00:00Z</dcterms:created>
  <dcterms:modified xsi:type="dcterms:W3CDTF">2017-02-03T13:45:00Z</dcterms:modified>
</cp:coreProperties>
</file>